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10" w:rsidRDefault="00431110" w:rsidP="00431110">
      <w:pPr>
        <w:pStyle w:val="berschrift1"/>
      </w:pPr>
      <w:r>
        <w:t>L02-029-3 Welche Variante der Namenswahl gefällt euch am besten?</w:t>
      </w:r>
    </w:p>
    <w:p w:rsidR="00431110" w:rsidRDefault="00431110" w:rsidP="00431110">
      <w:r>
        <w:t>Bereitet kleine Dialoge vor, bei denen ihr möglichst viele der Redemittel aus dem Buch verwe</w:t>
      </w:r>
      <w:r>
        <w:t>n</w:t>
      </w:r>
      <w:r>
        <w:t>det. Jeweils einer aus der Gruppe soll die Varianten 1, 2, einer die Varianten 3, 4 und einer die Variante 5 vertreten.</w:t>
      </w:r>
    </w:p>
    <w:p w:rsidR="00431110" w:rsidRPr="00E17DD7" w:rsidRDefault="00431110" w:rsidP="00431110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723" w:rsidRDefault="006B7723">
      <w:r>
        <w:separator/>
      </w:r>
    </w:p>
  </w:endnote>
  <w:endnote w:type="continuationSeparator" w:id="0">
    <w:p w:rsidR="006B7723" w:rsidRDefault="006B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31110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723" w:rsidRDefault="006B7723">
      <w:r>
        <w:separator/>
      </w:r>
    </w:p>
  </w:footnote>
  <w:footnote w:type="continuationSeparator" w:id="0">
    <w:p w:rsidR="006B7723" w:rsidRDefault="006B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431110" w:rsidRDefault="00431110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b/>
        <w:sz w:val="20"/>
        <w:szCs w:val="20"/>
      </w:rPr>
    </w:pPr>
    <w:r>
      <w:tab/>
    </w:r>
    <w:bookmarkStart w:id="0" w:name="_GoBack"/>
    <w:r w:rsidRPr="00431110">
      <w:rPr>
        <w:b/>
        <w:sz w:val="20"/>
        <w:szCs w:val="20"/>
      </w:rPr>
      <w:t>em neu Brückenkurs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10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1110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B772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31110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31110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38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2011-02-28T09:15:00Z</dcterms:created>
  <dcterms:modified xsi:type="dcterms:W3CDTF">2011-02-28T09:16:00Z</dcterms:modified>
</cp:coreProperties>
</file>